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8A5E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Robert OLLERHED</w:t>
      </w:r>
      <w:r>
        <w:t xml:space="preserve">        (fl.1483)</w:t>
      </w:r>
    </w:p>
    <w:p w14:paraId="003D0D92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  <w:r>
        <w:t>of Darley, West Riding of Yorkshire. Yeoman.</w:t>
      </w:r>
    </w:p>
    <w:p w14:paraId="413E5036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</w:p>
    <w:p w14:paraId="0E980DF9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</w:p>
    <w:p w14:paraId="7A5CCFF6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John </w:t>
      </w:r>
      <w:proofErr w:type="spellStart"/>
      <w:r>
        <w:t>Darneton</w:t>
      </w:r>
      <w:proofErr w:type="spellEnd"/>
      <w:r>
        <w:t xml:space="preserve">, Abbot of Fountains Abbey(q.v.), brought a plaint of </w:t>
      </w:r>
    </w:p>
    <w:p w14:paraId="55A30DA5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  <w:r>
        <w:tab/>
      </w:r>
      <w:r>
        <w:tab/>
        <w:t>trespass against him and 28 others.</w:t>
      </w:r>
    </w:p>
    <w:p w14:paraId="6B4F67C1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604C37C5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</w:p>
    <w:p w14:paraId="670466B1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</w:p>
    <w:p w14:paraId="2EE4843F" w14:textId="77777777" w:rsidR="00D94D05" w:rsidRDefault="00D94D05" w:rsidP="00D94D05">
      <w:pPr>
        <w:pStyle w:val="NoSpacing"/>
        <w:tabs>
          <w:tab w:val="left" w:pos="720"/>
          <w:tab w:val="left" w:pos="1440"/>
        </w:tabs>
      </w:pPr>
      <w:r>
        <w:t>27 November 2019</w:t>
      </w:r>
    </w:p>
    <w:p w14:paraId="7D3A2960" w14:textId="77777777" w:rsidR="006B2F86" w:rsidRPr="00E71FC3" w:rsidRDefault="00D94D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9B8A3" w14:textId="77777777" w:rsidR="00D94D05" w:rsidRDefault="00D94D05" w:rsidP="00E71FC3">
      <w:pPr>
        <w:spacing w:after="0" w:line="240" w:lineRule="auto"/>
      </w:pPr>
      <w:r>
        <w:separator/>
      </w:r>
    </w:p>
  </w:endnote>
  <w:endnote w:type="continuationSeparator" w:id="0">
    <w:p w14:paraId="10D7FF34" w14:textId="77777777" w:rsidR="00D94D05" w:rsidRDefault="00D94D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24F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23EDD" w14:textId="77777777" w:rsidR="00D94D05" w:rsidRDefault="00D94D05" w:rsidP="00E71FC3">
      <w:pPr>
        <w:spacing w:after="0" w:line="240" w:lineRule="auto"/>
      </w:pPr>
      <w:r>
        <w:separator/>
      </w:r>
    </w:p>
  </w:footnote>
  <w:footnote w:type="continuationSeparator" w:id="0">
    <w:p w14:paraId="57BD0806" w14:textId="77777777" w:rsidR="00D94D05" w:rsidRDefault="00D94D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D05"/>
    <w:rsid w:val="001A7C09"/>
    <w:rsid w:val="00577BD5"/>
    <w:rsid w:val="00656CBA"/>
    <w:rsid w:val="006A1F77"/>
    <w:rsid w:val="00733BE7"/>
    <w:rsid w:val="00AB52E8"/>
    <w:rsid w:val="00B16D3F"/>
    <w:rsid w:val="00BB41AC"/>
    <w:rsid w:val="00D94D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72794"/>
  <w15:chartTrackingRefBased/>
  <w15:docId w15:val="{AAD003D8-9741-4231-B315-423E38F46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94D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2019-12-07T20:07:00Z</dcterms:created>
  <dcterms:modified xsi:type="dcterms:W3CDTF">2019-12-07T20:08:00Z</dcterms:modified>
</cp:coreProperties>
</file>